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9FF" w:rsidRPr="009166E8" w:rsidRDefault="00A439FF" w:rsidP="00A439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  <w:u w:val="single"/>
        </w:rPr>
        <w:t>Robert OLDMAN</w:t>
      </w:r>
      <w:r w:rsidRPr="009166E8">
        <w:rPr>
          <w:rFonts w:ascii="Times New Roman" w:hAnsi="Times New Roman" w:cs="Times New Roman"/>
          <w:sz w:val="24"/>
          <w:szCs w:val="24"/>
        </w:rPr>
        <w:t xml:space="preserve">       (fl.1502)</w:t>
      </w:r>
    </w:p>
    <w:p w:rsidR="00A439FF" w:rsidRPr="009166E8" w:rsidRDefault="00A439FF" w:rsidP="00A439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</w:rPr>
        <w:t>of Wissingsett, Norfolk.</w:t>
      </w:r>
    </w:p>
    <w:p w:rsidR="00A439FF" w:rsidRPr="009166E8" w:rsidRDefault="00A439FF" w:rsidP="00A439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39FF" w:rsidRPr="009166E8" w:rsidRDefault="00A439FF" w:rsidP="00A439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39FF" w:rsidRPr="009166E8" w:rsidRDefault="00A439FF" w:rsidP="00A439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</w:rPr>
        <w:tab/>
        <w:t>1502</w:t>
      </w:r>
      <w:r w:rsidRPr="009166E8"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A439FF" w:rsidRPr="009166E8" w:rsidRDefault="00A439FF" w:rsidP="00A439F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9166E8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9166E8">
        <w:rPr>
          <w:rFonts w:ascii="Times New Roman" w:hAnsi="Times New Roman" w:cs="Times New Roman"/>
          <w:sz w:val="24"/>
          <w:szCs w:val="24"/>
        </w:rPr>
        <w:t xml:space="preserve">  Cat. Ref. NCC will register, Popy 300)</w:t>
      </w:r>
    </w:p>
    <w:p w:rsidR="00A439FF" w:rsidRPr="009166E8" w:rsidRDefault="00A439FF" w:rsidP="00A439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39FF" w:rsidRPr="009166E8" w:rsidRDefault="00A439FF" w:rsidP="00A439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39FF" w:rsidRPr="009166E8" w:rsidRDefault="00A439FF" w:rsidP="00A439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166E8">
        <w:rPr>
          <w:rFonts w:ascii="Times New Roman" w:hAnsi="Times New Roman" w:cs="Times New Roman"/>
          <w:sz w:val="24"/>
          <w:szCs w:val="24"/>
        </w:rPr>
        <w:t>20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9FF" w:rsidRDefault="00A439FF" w:rsidP="00564E3C">
      <w:pPr>
        <w:spacing w:after="0" w:line="240" w:lineRule="auto"/>
      </w:pPr>
      <w:r>
        <w:separator/>
      </w:r>
    </w:p>
  </w:endnote>
  <w:endnote w:type="continuationSeparator" w:id="0">
    <w:p w:rsidR="00A439FF" w:rsidRDefault="00A439F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439FF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9FF" w:rsidRDefault="00A439FF" w:rsidP="00564E3C">
      <w:pPr>
        <w:spacing w:after="0" w:line="240" w:lineRule="auto"/>
      </w:pPr>
      <w:r>
        <w:separator/>
      </w:r>
    </w:p>
  </w:footnote>
  <w:footnote w:type="continuationSeparator" w:id="0">
    <w:p w:rsidR="00A439FF" w:rsidRDefault="00A439F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9FF"/>
    <w:rsid w:val="00372DC6"/>
    <w:rsid w:val="00564E3C"/>
    <w:rsid w:val="0064591D"/>
    <w:rsid w:val="00A439F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D0AB6E-D6A7-49E0-ADF2-D32A2EB61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A439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2015-12-06T12:12:00Z</dcterms:created>
  <dcterms:modified xsi:type="dcterms:W3CDTF">2015-12-06T12:12:00Z</dcterms:modified>
</cp:coreProperties>
</file>